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C0676C" w14:textId="7C15A214" w:rsidR="00815809" w:rsidRPr="00AD4A31" w:rsidRDefault="00461A75" w:rsidP="00815809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 w:rsidRPr="008A5636">
        <w:rPr>
          <w:b/>
          <w:bCs/>
          <w:spacing w:val="14"/>
          <w:kern w:val="18"/>
          <w:sz w:val="24"/>
          <w:u w:val="single"/>
        </w:rPr>
        <w:t>1</w:t>
      </w:r>
      <w:r w:rsidR="007F0914">
        <w:rPr>
          <w:b/>
          <w:bCs/>
          <w:spacing w:val="14"/>
          <w:kern w:val="18"/>
          <w:sz w:val="24"/>
          <w:u w:val="single"/>
        </w:rPr>
        <w:t>9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04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22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</w:p>
    <w:p w14:paraId="004C8BE8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139FE574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78324005" w14:textId="71252341" w:rsidR="00815809" w:rsidRPr="00263997" w:rsidRDefault="00815809" w:rsidP="00815809">
      <w:pPr>
        <w:pStyle w:val="ae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ACF06D2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A21122">
        <w:rPr>
          <w:rFonts w:ascii="Times New Roman" w:hAnsi="Times New Roman"/>
          <w:sz w:val="24"/>
        </w:rPr>
        <w:t xml:space="preserve">Компания «Астерра Девелопмент» проводит открытый конкурентный запрос </w:t>
      </w:r>
    </w:p>
    <w:p w14:paraId="01F6B636" w14:textId="50498B7B" w:rsidR="000C36C6" w:rsidRPr="000C36C6" w:rsidRDefault="00815809" w:rsidP="000C36C6">
      <w:pPr>
        <w:pStyle w:val="ae"/>
        <w:rPr>
          <w:color w:val="0000FF"/>
          <w:u w:val="single"/>
        </w:rPr>
      </w:pPr>
      <w:r w:rsidRPr="00A21122">
        <w:t>предложений на право заключения договора по выполнению работ: подготовке/изготовлению материалов по индивидуальным меркам/замерам Заказчика и дальнейшей установке готового ограждения на участке Заказчика, расположенного по адресу</w:t>
      </w:r>
      <w:r w:rsidR="000C36C6">
        <w:t>: 20-й км МКАД по Носовихинскому шоссе</w:t>
      </w:r>
      <w:r w:rsidR="00885BC7" w:rsidRPr="00885BC7">
        <w:t xml:space="preserve">, </w:t>
      </w:r>
      <w:r w:rsidR="000C36C6">
        <w:t>деревн</w:t>
      </w:r>
      <w:r w:rsidR="00885BC7">
        <w:t xml:space="preserve">я </w:t>
      </w:r>
      <w:r w:rsidR="000C36C6">
        <w:t>Полтево</w:t>
      </w:r>
      <w:r w:rsidR="000C36C6" w:rsidRPr="000C36C6">
        <w:t xml:space="preserve">, </w:t>
      </w:r>
      <w:r w:rsidR="000C36C6">
        <w:t>коттеджный поселок «Полтево Форест».</w:t>
      </w:r>
    </w:p>
    <w:p w14:paraId="4DF1EA9B" w14:textId="70B8D9A8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682C4F8A" w14:textId="77777777" w:rsidR="00334CAC" w:rsidRDefault="00334CAC" w:rsidP="00815809">
      <w:pPr>
        <w:rPr>
          <w:rFonts w:ascii="Times New Roman" w:hAnsi="Times New Roman"/>
          <w:sz w:val="24"/>
        </w:rPr>
      </w:pPr>
    </w:p>
    <w:p w14:paraId="54C20A62" w14:textId="00AF8274" w:rsidR="00815809" w:rsidRPr="00A21122" w:rsidRDefault="00815809" w:rsidP="00815809">
      <w:pPr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15809">
      <w:pPr>
        <w:pStyle w:val="ae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15809">
      <w:pPr>
        <w:pStyle w:val="ae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2A6B55E0" w14:textId="77777777" w:rsidR="00815809" w:rsidRPr="00461A75" w:rsidRDefault="00815809" w:rsidP="00815809">
      <w:pPr>
        <w:pStyle w:val="ae"/>
        <w:rPr>
          <w:b/>
          <w:bCs/>
          <w:u w:val="single"/>
        </w:rPr>
      </w:pPr>
    </w:p>
    <w:p w14:paraId="72CA39B4" w14:textId="24D8B0B5" w:rsidR="00815809" w:rsidRPr="00461A75" w:rsidRDefault="00815809" w:rsidP="00815809">
      <w:pPr>
        <w:pStyle w:val="ae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r w:rsidR="00334CAC" w:rsidRPr="00334CAC">
        <w:t xml:space="preserve">7 </w:t>
      </w:r>
      <w:r w:rsidR="005367CC">
        <w:t>(</w:t>
      </w:r>
      <w:r>
        <w:t>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rPr>
          <w:spacing w:val="-2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389F6E46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461A75" w:rsidRPr="008A5636">
        <w:t>1</w:t>
      </w:r>
      <w:r w:rsidR="00152ADE">
        <w:t>4</w:t>
      </w:r>
      <w:r w:rsidRPr="00E83385">
        <w:t>.0</w:t>
      </w:r>
      <w:r w:rsidR="00461A75" w:rsidRPr="008A5636">
        <w:t>5</w:t>
      </w:r>
      <w:r w:rsidRPr="00E83385">
        <w:t>.2022г.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формате*.xls),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14:00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461A75" w:rsidRPr="00461A75">
        <w:rPr>
          <w:b/>
          <w:color w:val="FF0000"/>
          <w:u w:val="thick" w:color="FF0000"/>
        </w:rPr>
        <w:t>1</w:t>
      </w:r>
      <w:r w:rsidR="00152ADE">
        <w:rPr>
          <w:b/>
          <w:color w:val="FF0000"/>
          <w:u w:val="thick" w:color="FF0000"/>
        </w:rPr>
        <w:t>4</w:t>
      </w:r>
      <w:r w:rsidR="00E83385" w:rsidRPr="00E83385">
        <w:rPr>
          <w:b/>
          <w:color w:val="FF0000"/>
          <w:u w:val="thick" w:color="FF0000"/>
        </w:rPr>
        <w:t>.0</w:t>
      </w:r>
      <w:r w:rsidR="00461A75" w:rsidRPr="00461A75">
        <w:rPr>
          <w:b/>
          <w:color w:val="FF0000"/>
          <w:u w:val="thick" w:color="FF0000"/>
        </w:rPr>
        <w:t>5</w:t>
      </w:r>
      <w:r w:rsidR="00E83385" w:rsidRPr="00E83385">
        <w:rPr>
          <w:b/>
          <w:color w:val="FF0000"/>
          <w:u w:val="thick" w:color="FF0000"/>
        </w:rPr>
        <w:t>.2022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e-mail: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1EA5883E" w14:textId="77777777" w:rsidR="000B67AE" w:rsidRDefault="000B67AE" w:rsidP="000B67AE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4F68718A" w14:textId="77777777" w:rsidR="000B67AE" w:rsidRDefault="000B67AE" w:rsidP="000B67AE">
      <w:pPr>
        <w:pStyle w:val="ae"/>
        <w:rPr>
          <w:sz w:val="26"/>
        </w:rPr>
      </w:pPr>
    </w:p>
    <w:p w14:paraId="74D88BC1" w14:textId="77777777" w:rsidR="000B67AE" w:rsidRDefault="000B67AE" w:rsidP="000B67AE">
      <w:pPr>
        <w:pStyle w:val="ae"/>
        <w:rPr>
          <w:sz w:val="26"/>
        </w:rPr>
      </w:pPr>
    </w:p>
    <w:p w14:paraId="3276560A" w14:textId="0915CD26" w:rsidR="000B67AE" w:rsidRPr="000B67AE" w:rsidRDefault="000B67AE" w:rsidP="000B67AE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p w14:paraId="00CF78E8" w14:textId="77777777" w:rsidR="000B67AE" w:rsidRDefault="000B67AE" w:rsidP="000B67AE">
      <w:pPr>
        <w:pStyle w:val="ae"/>
        <w:rPr>
          <w:b/>
          <w:sz w:val="26"/>
        </w:rPr>
      </w:pPr>
    </w:p>
    <w:p w14:paraId="551C4AAC" w14:textId="77777777" w:rsidR="000B67AE" w:rsidRPr="00815809" w:rsidRDefault="000B67AE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sectPr w:rsidR="000B67AE" w:rsidRPr="00815809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6FC6E" w14:textId="77777777" w:rsidR="00C944A0" w:rsidRDefault="00C944A0">
      <w:r>
        <w:separator/>
      </w:r>
    </w:p>
  </w:endnote>
  <w:endnote w:type="continuationSeparator" w:id="0">
    <w:p w14:paraId="1A180C40" w14:textId="77777777" w:rsidR="00C944A0" w:rsidRDefault="00C9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6A058" w14:textId="77777777" w:rsidR="00C944A0" w:rsidRDefault="00C944A0">
      <w:r>
        <w:separator/>
      </w:r>
    </w:p>
  </w:footnote>
  <w:footnote w:type="continuationSeparator" w:id="0">
    <w:p w14:paraId="1850B5DB" w14:textId="77777777" w:rsidR="00C944A0" w:rsidRDefault="00C94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5AAC"/>
    <w:rsid w:val="000B033C"/>
    <w:rsid w:val="000B1ABE"/>
    <w:rsid w:val="000B67AE"/>
    <w:rsid w:val="000C00E4"/>
    <w:rsid w:val="000C36C6"/>
    <w:rsid w:val="000C611F"/>
    <w:rsid w:val="00152ADE"/>
    <w:rsid w:val="00165F48"/>
    <w:rsid w:val="001B155C"/>
    <w:rsid w:val="001F3CF0"/>
    <w:rsid w:val="002A0B15"/>
    <w:rsid w:val="002B4D0A"/>
    <w:rsid w:val="00313F40"/>
    <w:rsid w:val="00323022"/>
    <w:rsid w:val="00334CAC"/>
    <w:rsid w:val="00356046"/>
    <w:rsid w:val="00362780"/>
    <w:rsid w:val="00381488"/>
    <w:rsid w:val="00397235"/>
    <w:rsid w:val="003A480E"/>
    <w:rsid w:val="003C1954"/>
    <w:rsid w:val="003D6550"/>
    <w:rsid w:val="004015CB"/>
    <w:rsid w:val="00405BC4"/>
    <w:rsid w:val="00430500"/>
    <w:rsid w:val="0043317A"/>
    <w:rsid w:val="0044558B"/>
    <w:rsid w:val="00461A75"/>
    <w:rsid w:val="00485721"/>
    <w:rsid w:val="004879B0"/>
    <w:rsid w:val="004A40E2"/>
    <w:rsid w:val="004A6CE2"/>
    <w:rsid w:val="004D751C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B23BE"/>
    <w:rsid w:val="005E11A9"/>
    <w:rsid w:val="005F35F5"/>
    <w:rsid w:val="00603E5C"/>
    <w:rsid w:val="006051B4"/>
    <w:rsid w:val="00625FE9"/>
    <w:rsid w:val="00626362"/>
    <w:rsid w:val="006348B6"/>
    <w:rsid w:val="00646132"/>
    <w:rsid w:val="00670D68"/>
    <w:rsid w:val="006A476C"/>
    <w:rsid w:val="006A63E5"/>
    <w:rsid w:val="00737F2C"/>
    <w:rsid w:val="007515CC"/>
    <w:rsid w:val="007642A2"/>
    <w:rsid w:val="00791B9D"/>
    <w:rsid w:val="007B0055"/>
    <w:rsid w:val="007B59D4"/>
    <w:rsid w:val="007C6E0A"/>
    <w:rsid w:val="007D4C71"/>
    <w:rsid w:val="007F0914"/>
    <w:rsid w:val="00815809"/>
    <w:rsid w:val="0081750B"/>
    <w:rsid w:val="00864578"/>
    <w:rsid w:val="00885BC7"/>
    <w:rsid w:val="008A5636"/>
    <w:rsid w:val="008B786E"/>
    <w:rsid w:val="008D4567"/>
    <w:rsid w:val="00902407"/>
    <w:rsid w:val="0091129D"/>
    <w:rsid w:val="009256C3"/>
    <w:rsid w:val="00953E03"/>
    <w:rsid w:val="009757F5"/>
    <w:rsid w:val="009B21A0"/>
    <w:rsid w:val="00A01581"/>
    <w:rsid w:val="00A13D9B"/>
    <w:rsid w:val="00A155D4"/>
    <w:rsid w:val="00A16D4A"/>
    <w:rsid w:val="00A3012D"/>
    <w:rsid w:val="00A64207"/>
    <w:rsid w:val="00A7539D"/>
    <w:rsid w:val="00AE4550"/>
    <w:rsid w:val="00B024D8"/>
    <w:rsid w:val="00B10782"/>
    <w:rsid w:val="00B21A69"/>
    <w:rsid w:val="00B4306C"/>
    <w:rsid w:val="00B858FD"/>
    <w:rsid w:val="00BD0FDC"/>
    <w:rsid w:val="00C131FC"/>
    <w:rsid w:val="00C26066"/>
    <w:rsid w:val="00C75695"/>
    <w:rsid w:val="00C944A0"/>
    <w:rsid w:val="00C94BFD"/>
    <w:rsid w:val="00D722A5"/>
    <w:rsid w:val="00DB0734"/>
    <w:rsid w:val="00DE048D"/>
    <w:rsid w:val="00DF2E3F"/>
    <w:rsid w:val="00E81B8C"/>
    <w:rsid w:val="00E83385"/>
    <w:rsid w:val="00E849CA"/>
    <w:rsid w:val="00EB7DAB"/>
    <w:rsid w:val="00EE6506"/>
    <w:rsid w:val="00EF67DF"/>
    <w:rsid w:val="00F16606"/>
    <w:rsid w:val="00F2726B"/>
    <w:rsid w:val="00F5491C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</Template>
  <TotalTime>23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1700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Anon Anno</cp:lastModifiedBy>
  <cp:revision>11</cp:revision>
  <cp:lastPrinted>2022-04-07T10:17:00Z</cp:lastPrinted>
  <dcterms:created xsi:type="dcterms:W3CDTF">2022-04-07T10:39:00Z</dcterms:created>
  <dcterms:modified xsi:type="dcterms:W3CDTF">2022-04-18T14:44:00Z</dcterms:modified>
</cp:coreProperties>
</file>